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67B83" w14:textId="77777777" w:rsidR="00535962" w:rsidRPr="00E90CE9" w:rsidRDefault="00306AD5">
      <w:pPr>
        <w:rPr>
          <w:rFonts w:ascii="Times New Roman" w:hAnsi="Times New Roman" w:cs="Times New Roman"/>
        </w:rPr>
      </w:pPr>
      <w:r w:rsidRPr="00E90CE9">
        <w:rPr>
          <w:rFonts w:ascii="Times New Roman" w:hAnsi="Times New Roman" w:cs="Times New Roman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51A7D80" wp14:editId="244D7862">
                <wp:simplePos x="0" y="0"/>
                <wp:positionH relativeFrom="column">
                  <wp:posOffset>4405023</wp:posOffset>
                </wp:positionH>
                <wp:positionV relativeFrom="paragraph">
                  <wp:posOffset>159026</wp:posOffset>
                </wp:positionV>
                <wp:extent cx="1994452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4452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28CBC6" w14:textId="77777777" w:rsidR="0026335F" w:rsidRPr="0026335F" w:rsidRDefault="00B53C6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showingPlcHdr/>
                                <w:date w:fullDate="2023-01-19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C0EC5">
                                  <w:rPr>
                                    <w:rStyle w:val="Style5"/>
                                  </w:rPr>
                                  <w:t xml:space="preserve">    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1A7D80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46.85pt;margin-top:12.5pt;width:157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" filled="f" stroked="f">
                <v:textbox>
                  <w:txbxContent>
                    <w:p w14:paraId="2D28CBC6" w14:textId="77777777" w:rsidR="0026335F" w:rsidRPr="0026335F" w:rsidRDefault="00B53C6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showingPlcHdr/>
                          <w:date w:fullDate="2023-01-19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CC0EC5">
                            <w:rPr>
                              <w:rStyle w:val="Style5"/>
                            </w:rPr>
                            <w:t xml:space="preserve">    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D21C9" w:rsidRPr="00E90CE9">
        <w:rPr>
          <w:rFonts w:ascii="Times New Roman" w:hAnsi="Times New Roman" w:cs="Times New Roman"/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B101C1F" wp14:editId="4413A6E8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0B1F7CEE" w14:textId="77777777" w:rsidR="00B53C68" w:rsidRPr="00B53C68" w:rsidRDefault="00BB45D1" w:rsidP="00B53C68">
                                    <w:pPr>
                                      <w:jc w:val="center"/>
                                      <w:rPr>
                                        <w:rStyle w:val="Style6"/>
                                        <w:rFonts w:ascii="Times New Roman" w:hAnsi="Times New Roman"/>
                                        <w:spacing w:val="0"/>
                                        <w:sz w:val="20"/>
                                        <w:szCs w:val="20"/>
                                      </w:rPr>
                                    </w:pPr>
                                    <w:r w:rsidRPr="00E90CE9">
                                      <w:rPr>
                                        <w:rStyle w:val="Style2"/>
                                        <w:rFonts w:ascii="Times New Roman" w:hAnsi="Times New Roman" w:cs="Times New Roman"/>
                                        <w:b w:val="0"/>
                                        <w:sz w:val="20"/>
                                      </w:rPr>
                                      <w:t xml:space="preserve">    </w:t>
                                    </w:r>
                                    <w:sdt>
                                      <w:sdtPr>
                                        <w:rPr>
                                          <w:rStyle w:val="Style6"/>
                                          <w:rFonts w:ascii="Times New Roman" w:hAnsi="Times New Roman" w:cs="Times New Roman"/>
                                          <w:caps/>
                                          <w:spacing w:val="0"/>
                                          <w:sz w:val="20"/>
                                          <w:szCs w:val="20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1402594687"/>
                                      </w:sdtPr>
                                      <w:sdtEndPr>
                                        <w:rPr>
                                          <w:rStyle w:val="Style6"/>
                                          <w:rFonts w:cs="Arial"/>
                                        </w:rPr>
                                      </w:sdtEndPr>
                                      <w:sdtContent>
                                        <w:r w:rsidR="00B53C68" w:rsidRPr="00B53C68">
                                          <w:rPr>
                                            <w:rStyle w:val="Style6"/>
                                            <w:rFonts w:ascii="Times New Roman" w:hAnsi="Times New Roman" w:cs="Times New Roman"/>
                                            <w:spacing w:val="0"/>
                                            <w:sz w:val="20"/>
                                            <w:szCs w:val="20"/>
                                          </w:rPr>
                                          <w:t>EDESUR-CCC-PEPU-2025-0001</w:t>
                                        </w:r>
                                      </w:sdtContent>
                                    </w:sdt>
                                  </w:p>
                                  <w:p w14:paraId="754785F1" w14:textId="52087014" w:rsidR="007A791C" w:rsidRPr="007A791C" w:rsidRDefault="007A791C" w:rsidP="007A791C">
                                    <w:pPr>
                                      <w:jc w:val="center"/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</w:p>
                                  <w:p w14:paraId="53EA561A" w14:textId="77777777" w:rsidR="001466B0" w:rsidRPr="00535962" w:rsidRDefault="00B53C68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30A91E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B101C1F" id="Group 21" o:spid="_x0000_s1027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0B1F7CEE" w14:textId="77777777" w:rsidR="00B53C68" w:rsidRPr="00B53C68" w:rsidRDefault="00BB45D1" w:rsidP="00B53C68">
                              <w:pPr>
                                <w:jc w:val="center"/>
                                <w:rPr>
                                  <w:rStyle w:val="Style6"/>
                                  <w:rFonts w:ascii="Times New Roman" w:hAnsi="Times New Roman"/>
                                  <w:spacing w:val="0"/>
                                  <w:sz w:val="20"/>
                                  <w:szCs w:val="20"/>
                                </w:rPr>
                              </w:pPr>
                              <w:r w:rsidRPr="00E90CE9">
                                <w:rPr>
                                  <w:rStyle w:val="Style2"/>
                                  <w:rFonts w:ascii="Times New Roman" w:hAnsi="Times New Roman" w:cs="Times New Roman"/>
                                  <w:b w:val="0"/>
                                  <w:sz w:val="20"/>
                                </w:rPr>
                                <w:t xml:space="preserve">    </w:t>
                              </w:r>
                              <w:sdt>
                                <w:sdtPr>
                                  <w:rPr>
                                    <w:rStyle w:val="Style6"/>
                                    <w:rFonts w:ascii="Times New Roman" w:hAnsi="Times New Roman" w:cs="Times New Roman"/>
                                    <w:caps/>
                                    <w:spacing w:val="0"/>
                                    <w:sz w:val="20"/>
                                    <w:szCs w:val="20"/>
                                  </w:rPr>
                                  <w:alias w:val="No. del Expediente de Compras "/>
                                  <w:tag w:val="No. del Expediente de Compras "/>
                                  <w:id w:val="-1402594687"/>
                                </w:sdtPr>
                                <w:sdtEndPr>
                                  <w:rPr>
                                    <w:rStyle w:val="Style6"/>
                                    <w:rFonts w:cs="Arial"/>
                                  </w:rPr>
                                </w:sdtEndPr>
                                <w:sdtContent>
                                  <w:r w:rsidR="00B53C68" w:rsidRPr="00B53C68">
                                    <w:rPr>
                                      <w:rStyle w:val="Style6"/>
                                      <w:rFonts w:ascii="Times New Roman" w:hAnsi="Times New Roman" w:cs="Times New Roman"/>
                                      <w:spacing w:val="0"/>
                                      <w:sz w:val="20"/>
                                      <w:szCs w:val="20"/>
                                    </w:rPr>
                                    <w:t>EDESUR-CCC-PEPU-2025-0001</w:t>
                                  </w:r>
                                </w:sdtContent>
                              </w:sdt>
                            </w:p>
                            <w:p w14:paraId="754785F1" w14:textId="52087014" w:rsidR="007A791C" w:rsidRPr="007A791C" w:rsidRDefault="007A791C" w:rsidP="007A791C">
                              <w:pPr>
                                <w:jc w:val="center"/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</w:p>
                            <w:p w14:paraId="53EA561A" w14:textId="77777777" w:rsidR="001466B0" w:rsidRPr="00535962" w:rsidRDefault="00B53C68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B30A91E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 w:rsidRPr="00E90CE9">
        <w:rPr>
          <w:rFonts w:ascii="Times New Roman" w:hAnsi="Times New Roman" w:cs="Times New Roman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0F6DD5C" wp14:editId="5996EC6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CC395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6DD5C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47CC395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E90CE9">
        <w:rPr>
          <w:rFonts w:ascii="Times New Roman" w:hAnsi="Times New Roman" w:cs="Times New Roman"/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DF857C2" wp14:editId="0B4B5844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 w:rsidRPr="00E90CE9">
        <w:rPr>
          <w:rFonts w:ascii="Times New Roman" w:hAnsi="Times New Roman" w:cs="Times New Roman"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6485D150" wp14:editId="7CBBD522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7F61A5FA" w14:textId="77777777" w:rsidR="00BC61BD" w:rsidRPr="00BC61BD" w:rsidRDefault="007A791C">
                                <w:pPr>
                                  <w:rPr>
                                    <w:lang w:val="en-US"/>
                                  </w:rPr>
                                </w:pPr>
                                <w:r w:rsidRPr="007A791C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A236E" wp14:editId="777E1809">
                                      <wp:extent cx="845820" cy="407981"/>
                                      <wp:effectExtent l="0" t="0" r="0" b="0"/>
                                      <wp:docPr id="1" name="Picture 3" descr="Nuevo Logo EDESUR.jpg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Picture 3" descr="Nuevo Logo EDESUR.jpg"/>
                                              <pic:cNvPicPr/>
                                            </pic:nvPicPr>
                                            <pic:blipFill>
                                              <a:blip r:embed="rId8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40798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5D150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7F61A5FA" w14:textId="77777777" w:rsidR="00BC61BD" w:rsidRPr="00BC61BD" w:rsidRDefault="007A791C">
                          <w:pPr>
                            <w:rPr>
                              <w:lang w:val="en-US"/>
                            </w:rPr>
                          </w:pPr>
                          <w:r w:rsidRPr="007A791C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A236E" wp14:editId="777E1809">
                                <wp:extent cx="845820" cy="407981"/>
                                <wp:effectExtent l="0" t="0" r="0" b="0"/>
                                <wp:docPr id="1" name="Picture 3" descr="Nuevo Logo EDESUR.jpg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 descr="Nuevo Logo EDESUR.jpg"/>
                                        <pic:cNvPicPr/>
                                      </pic:nvPicPr>
                                      <pic:blipFill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40798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45D154C" w14:textId="77777777" w:rsidR="00535962" w:rsidRPr="00E90CE9" w:rsidRDefault="000030D2" w:rsidP="00535962">
      <w:pPr>
        <w:rPr>
          <w:rFonts w:ascii="Times New Roman" w:hAnsi="Times New Roman" w:cs="Times New Roman"/>
        </w:rPr>
      </w:pPr>
      <w:r w:rsidRPr="00E90CE9"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CEC68D8" wp14:editId="247F0B19">
                <wp:simplePos x="0" y="0"/>
                <wp:positionH relativeFrom="column">
                  <wp:posOffset>4772025</wp:posOffset>
                </wp:positionH>
                <wp:positionV relativeFrom="paragraph">
                  <wp:posOffset>131445</wp:posOffset>
                </wp:positionV>
                <wp:extent cx="15570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70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632D1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C68D8" id="Text Box 13" o:spid="_x0000_s1034" type="#_x0000_t202" style="position:absolute;margin-left:375.75pt;margin-top:10.35pt;width:122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" filled="f" stroked="f">
                <v:textbox>
                  <w:txbxContent>
                    <w:p w14:paraId="2F632D1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206F41B" w14:textId="77777777" w:rsidR="00535962" w:rsidRPr="00E90CE9" w:rsidRDefault="00FA01DC" w:rsidP="00535962">
      <w:pPr>
        <w:rPr>
          <w:rFonts w:ascii="Times New Roman" w:hAnsi="Times New Roman" w:cs="Times New Roman"/>
        </w:rPr>
      </w:pPr>
      <w:r w:rsidRPr="00E90CE9">
        <w:rPr>
          <w:rFonts w:ascii="Times New Roman" w:hAnsi="Times New Roman" w:cs="Times New Roman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D995C0" wp14:editId="0E52AE29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AE943E" w14:textId="77777777" w:rsidR="002E1412" w:rsidRPr="00E90CE9" w:rsidRDefault="00B53C68" w:rsidP="00A72F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rFonts w:ascii="Times New Roman" w:hAnsi="Times New Roman" w:cs="Times New Roman"/>
                                </w:rPr>
                              </w:sdtEndPr>
                              <w:sdtContent>
                                <w:r w:rsidR="002E1412" w:rsidRPr="00E90CE9">
                                  <w:rPr>
                                    <w:rStyle w:val="Style6"/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  <w:t>Nombre del Capitulo y/o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D995C0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p w14:paraId="40AE943E" w14:textId="77777777" w:rsidR="002E1412" w:rsidRPr="00E90CE9" w:rsidRDefault="00B53C68" w:rsidP="00A72F42">
                      <w:pPr>
                        <w:jc w:val="center"/>
                        <w:rPr>
                          <w:rFonts w:ascii="Times New Roman" w:hAnsi="Times New Roman" w:cs="Times New Roman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rFonts w:ascii="Times New Roman" w:hAnsi="Times New Roman" w:cs="Times New Roman"/>
                          </w:rPr>
                        </w:sdtEndPr>
                        <w:sdtContent>
                          <w:r w:rsidR="002E1412" w:rsidRPr="00E90CE9">
                            <w:rPr>
                              <w:rStyle w:val="Style6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Nombre del Capitulo y/o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FCF6E13" w14:textId="77777777" w:rsidR="006506D0" w:rsidRPr="00E90CE9" w:rsidRDefault="006506D0" w:rsidP="00B62EEF">
      <w:pPr>
        <w:tabs>
          <w:tab w:val="left" w:pos="6267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3BEA691" w14:textId="77777777" w:rsidR="00A640BD" w:rsidRPr="00E90CE9" w:rsidRDefault="00FA01DC" w:rsidP="00C66D08">
      <w:pPr>
        <w:tabs>
          <w:tab w:val="left" w:pos="626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90CE9">
        <w:rPr>
          <w:rFonts w:ascii="Times New Roman" w:hAnsi="Times New Roman" w:cs="Times New Roman"/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4F01258" wp14:editId="58FC7D54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B9D39A" w14:textId="77777777" w:rsidR="00F7443C" w:rsidRPr="00E90CE9" w:rsidRDefault="00E82502" w:rsidP="00A72F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s-ES_tradnl"/>
                              </w:rPr>
                            </w:pPr>
                            <w:r w:rsidRPr="00E90CE9">
                              <w:rPr>
                                <w:rStyle w:val="Style7"/>
                                <w:rFonts w:ascii="Times New Roman" w:hAnsi="Times New Roman" w:cs="Times New Roman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01258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55B9D39A" w14:textId="77777777" w:rsidR="00F7443C" w:rsidRPr="00E90CE9" w:rsidRDefault="00E82502" w:rsidP="00A72F42">
                      <w:pPr>
                        <w:jc w:val="center"/>
                        <w:rPr>
                          <w:rFonts w:ascii="Times New Roman" w:hAnsi="Times New Roman" w:cs="Times New Roman"/>
                          <w:lang w:val="es-ES_tradnl"/>
                        </w:rPr>
                      </w:pPr>
                      <w:r w:rsidRPr="00E90CE9">
                        <w:rPr>
                          <w:rStyle w:val="Style7"/>
                          <w:rFonts w:ascii="Times New Roman" w:hAnsi="Times New Roman" w:cs="Times New Roman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408F673" w14:textId="77777777" w:rsidR="00A640BD" w:rsidRPr="00E90CE9" w:rsidRDefault="00FA01DC" w:rsidP="00C66D08">
      <w:pPr>
        <w:tabs>
          <w:tab w:val="left" w:pos="6267"/>
        </w:tabs>
        <w:jc w:val="center"/>
        <w:rPr>
          <w:rFonts w:ascii="Times New Roman" w:hAnsi="Times New Roman" w:cs="Times New Roman"/>
          <w:b/>
          <w:caps/>
          <w:sz w:val="24"/>
        </w:rPr>
      </w:pPr>
      <w:r w:rsidRPr="00E90CE9">
        <w:rPr>
          <w:rFonts w:ascii="Times New Roman" w:hAnsi="Times New Roman" w:cs="Times New Roman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960E4AB" wp14:editId="45315634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1F5FAF" w14:textId="77777777" w:rsidR="002E1412" w:rsidRPr="00E90CE9" w:rsidRDefault="00B53C68" w:rsidP="00A72F4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rFonts w:ascii="Times New Roman" w:hAnsi="Times New Roman" w:cs="Times New Roman"/>
                                </w:rPr>
                              </w:sdtEndPr>
                              <w:sdtContent>
                                <w:r w:rsidR="002E1412" w:rsidRPr="00E90CE9">
                                  <w:rPr>
                                    <w:rStyle w:val="Style8"/>
                                    <w:rFonts w:ascii="Times New Roman" w:hAnsi="Times New Roman" w:cs="Times New Roman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E90CE9">
                                  <w:rPr>
                                    <w:rStyle w:val="Style8"/>
                                    <w:rFonts w:ascii="Times New Roman" w:hAnsi="Times New Roman" w:cs="Times New Roman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E90CE9">
                                  <w:rPr>
                                    <w:rStyle w:val="Style8"/>
                                    <w:rFonts w:ascii="Times New Roman" w:hAnsi="Times New Roman" w:cs="Times New Roman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60E4A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381F5FAF" w14:textId="77777777" w:rsidR="002E1412" w:rsidRPr="00E90CE9" w:rsidRDefault="00B53C68" w:rsidP="00A72F42">
                      <w:pPr>
                        <w:jc w:val="center"/>
                        <w:rPr>
                          <w:rFonts w:ascii="Times New Roman" w:hAnsi="Times New Roman" w:cs="Times New Roman"/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rFonts w:ascii="Times New Roman" w:hAnsi="Times New Roman" w:cs="Times New Roman"/>
                          </w:rPr>
                        </w:sdtEndPr>
                        <w:sdtContent>
                          <w:r w:rsidR="002E1412" w:rsidRPr="00E90CE9">
                            <w:rPr>
                              <w:rStyle w:val="Style8"/>
                              <w:rFonts w:ascii="Times New Roman" w:hAnsi="Times New Roman" w:cs="Times New Roman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E90CE9">
                            <w:rPr>
                              <w:rStyle w:val="Style8"/>
                              <w:rFonts w:ascii="Times New Roman" w:hAnsi="Times New Roman" w:cs="Times New Roman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E90CE9">
                            <w:rPr>
                              <w:rStyle w:val="Style8"/>
                              <w:rFonts w:ascii="Times New Roman" w:hAnsi="Times New Roman" w:cs="Times New Roman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6E3513A" w14:textId="77777777" w:rsidR="0062592A" w:rsidRPr="00E90CE9" w:rsidRDefault="0062592A" w:rsidP="001007E7">
      <w:pPr>
        <w:tabs>
          <w:tab w:val="left" w:pos="6267"/>
        </w:tabs>
        <w:jc w:val="center"/>
        <w:rPr>
          <w:rFonts w:ascii="Times New Roman" w:hAnsi="Times New Roman" w:cs="Times New Roman"/>
          <w:smallCaps/>
        </w:rPr>
      </w:pPr>
    </w:p>
    <w:p w14:paraId="59AFE16E" w14:textId="77777777" w:rsidR="00C22DBE" w:rsidRPr="00E90CE9" w:rsidRDefault="00C22DBE" w:rsidP="00A72F42">
      <w:pPr>
        <w:spacing w:after="0" w:line="240" w:lineRule="auto"/>
        <w:ind w:right="-45"/>
        <w:jc w:val="both"/>
        <w:rPr>
          <w:rFonts w:ascii="Times New Roman" w:hAnsi="Times New Roman" w:cs="Times New Roman"/>
          <w:b/>
          <w:sz w:val="22"/>
          <w:lang w:val="es-ES_tradnl"/>
        </w:rPr>
      </w:pPr>
    </w:p>
    <w:p w14:paraId="4B681E1D" w14:textId="77777777" w:rsidR="00E82502" w:rsidRPr="00E90CE9" w:rsidRDefault="00E82502" w:rsidP="00E82502">
      <w:pPr>
        <w:tabs>
          <w:tab w:val="right" w:leader="dot" w:pos="8820"/>
        </w:tabs>
        <w:spacing w:line="240" w:lineRule="auto"/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</w:pPr>
      <w:r w:rsidRPr="00E90CE9"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 w:rsidRPr="00E90CE9"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  <w:t xml:space="preserve">siguientes. </w:t>
      </w:r>
      <w:r w:rsidRPr="00E90CE9"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 w:rsidRPr="00E90CE9"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  <w:t>e formulario ni se aceptarán su</w:t>
      </w:r>
      <w:r w:rsidRPr="00E90CE9"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  <w:t>stitutos.]</w:t>
      </w:r>
    </w:p>
    <w:p w14:paraId="7458209D" w14:textId="77777777" w:rsidR="00E82502" w:rsidRPr="00E90CE9" w:rsidRDefault="00E82502" w:rsidP="00E82502">
      <w:pPr>
        <w:tabs>
          <w:tab w:val="right" w:leader="dot" w:pos="8820"/>
        </w:tabs>
        <w:spacing w:line="240" w:lineRule="auto"/>
        <w:jc w:val="right"/>
        <w:rPr>
          <w:rFonts w:ascii="Times New Roman" w:hAnsi="Times New Roman" w:cs="Times New Roman"/>
          <w:lang w:val="es-DO"/>
        </w:rPr>
      </w:pPr>
    </w:p>
    <w:p w14:paraId="73E81E51" w14:textId="77777777" w:rsidR="00E82502" w:rsidRPr="00E90CE9" w:rsidRDefault="00E82502" w:rsidP="00E82502">
      <w:pPr>
        <w:tabs>
          <w:tab w:val="right" w:leader="dot" w:pos="8820"/>
        </w:tabs>
        <w:spacing w:line="360" w:lineRule="auto"/>
        <w:jc w:val="right"/>
        <w:rPr>
          <w:rFonts w:ascii="Times New Roman" w:hAnsi="Times New Roman" w:cs="Times New Roman"/>
          <w:sz w:val="22"/>
          <w:szCs w:val="22"/>
          <w:lang w:val="es-DO"/>
        </w:rPr>
      </w:pPr>
      <w:r w:rsidRPr="00E90CE9">
        <w:rPr>
          <w:rFonts w:ascii="Times New Roman" w:hAnsi="Times New Roman" w:cs="Times New Roman"/>
          <w:sz w:val="22"/>
          <w:szCs w:val="22"/>
          <w:lang w:val="es-DO"/>
        </w:rPr>
        <w:t>Fecha: _______________________________</w:t>
      </w:r>
    </w:p>
    <w:p w14:paraId="2AE01039" w14:textId="77777777" w:rsidR="007B0E1F" w:rsidRPr="00E90CE9" w:rsidRDefault="007B0E1F" w:rsidP="00E82502">
      <w:pPr>
        <w:tabs>
          <w:tab w:val="right" w:leader="dot" w:pos="8820"/>
        </w:tabs>
        <w:spacing w:line="360" w:lineRule="auto"/>
        <w:jc w:val="right"/>
        <w:rPr>
          <w:rFonts w:ascii="Times New Roman" w:hAnsi="Times New Roman" w:cs="Times New Roman"/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90CE9" w14:paraId="232E3F89" w14:textId="77777777" w:rsidTr="00E82502">
        <w:trPr>
          <w:cantSplit/>
          <w:trHeight w:val="440"/>
        </w:trPr>
        <w:tc>
          <w:tcPr>
            <w:tcW w:w="9252" w:type="dxa"/>
          </w:tcPr>
          <w:p w14:paraId="70DB2BDA" w14:textId="77777777" w:rsidR="00E82502" w:rsidRPr="00E90CE9" w:rsidRDefault="00FA01DC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sz w:val="22"/>
                <w:szCs w:val="22"/>
                <w:lang w:val="es-DO"/>
              </w:rPr>
            </w:pPr>
            <w:r w:rsidRPr="00E90CE9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90CE9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90CE9">
              <w:rPr>
                <w:rFonts w:ascii="Times New Roman" w:hAnsi="Times New Roman" w:cs="Times New Roman"/>
                <w:sz w:val="22"/>
                <w:szCs w:val="22"/>
                <w:lang w:val="es-DO"/>
              </w:rPr>
              <w:t xml:space="preserve">  </w:t>
            </w:r>
            <w:r w:rsidR="00E82502" w:rsidRPr="00E90CE9">
              <w:rPr>
                <w:rFonts w:ascii="Times New Roman" w:hAnsi="Times New Roman" w:cs="Times New Roman"/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90CE9" w14:paraId="2C580A8E" w14:textId="77777777" w:rsidTr="00E82502">
        <w:trPr>
          <w:cantSplit/>
          <w:trHeight w:val="440"/>
        </w:trPr>
        <w:tc>
          <w:tcPr>
            <w:tcW w:w="9252" w:type="dxa"/>
          </w:tcPr>
          <w:p w14:paraId="40482FA1" w14:textId="77777777" w:rsidR="00E82502" w:rsidRPr="00E90CE9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  <w:r w:rsidRPr="00E90CE9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90CE9">
              <w:rPr>
                <w:rFonts w:ascii="Times New Roman" w:hAnsi="Times New Roman" w:cs="Times New Roman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90CE9" w14:paraId="4E4CB9DF" w14:textId="77777777" w:rsidTr="00E82502">
        <w:trPr>
          <w:cantSplit/>
          <w:trHeight w:val="440"/>
        </w:trPr>
        <w:tc>
          <w:tcPr>
            <w:tcW w:w="9252" w:type="dxa"/>
          </w:tcPr>
          <w:p w14:paraId="4899C5F9" w14:textId="77777777" w:rsidR="00E82502" w:rsidRPr="00E90CE9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  <w:r w:rsidRPr="00E90CE9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>3.  RNC</w:t>
            </w:r>
            <w:r w:rsidR="00FA01DC" w:rsidRPr="00E90CE9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>/ Cédula/ Pasaporte</w:t>
            </w:r>
            <w:r w:rsidRPr="00E90CE9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90CE9" w14:paraId="00D4DBA1" w14:textId="77777777" w:rsidTr="00E82502">
        <w:trPr>
          <w:cantSplit/>
          <w:trHeight w:val="440"/>
        </w:trPr>
        <w:tc>
          <w:tcPr>
            <w:tcW w:w="9252" w:type="dxa"/>
          </w:tcPr>
          <w:p w14:paraId="708386BC" w14:textId="77777777" w:rsidR="00E82502" w:rsidRPr="00E90CE9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</w:pPr>
            <w:r w:rsidRPr="00E90CE9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 w:rsidRPr="00E90CE9">
              <w:rPr>
                <w:rFonts w:ascii="Times New Roman" w:hAnsi="Times New Roman" w:cs="Times New Roman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90CE9">
              <w:rPr>
                <w:rFonts w:ascii="Times New Roman" w:hAnsi="Times New Roman" w:cs="Times New Roman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90CE9" w14:paraId="1DEA8F7B" w14:textId="77777777" w:rsidTr="00E82502">
        <w:trPr>
          <w:cantSplit/>
          <w:trHeight w:val="440"/>
        </w:trPr>
        <w:tc>
          <w:tcPr>
            <w:tcW w:w="9252" w:type="dxa"/>
          </w:tcPr>
          <w:p w14:paraId="00FA5063" w14:textId="77777777" w:rsidR="00E82502" w:rsidRPr="00E90CE9" w:rsidRDefault="00A641A7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  <w:r w:rsidRPr="00E90CE9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5</w:t>
            </w:r>
            <w:r w:rsidR="00E82502" w:rsidRPr="00E90CE9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90CE9" w14:paraId="1AF6D3A1" w14:textId="77777777" w:rsidTr="00E82502">
        <w:trPr>
          <w:cantSplit/>
          <w:trHeight w:val="440"/>
        </w:trPr>
        <w:tc>
          <w:tcPr>
            <w:tcW w:w="9252" w:type="dxa"/>
          </w:tcPr>
          <w:p w14:paraId="4A8F126C" w14:textId="77777777" w:rsidR="00E82502" w:rsidRPr="00E90CE9" w:rsidRDefault="00A641A7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</w:pPr>
            <w:r w:rsidRPr="00E90CE9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>6</w:t>
            </w:r>
            <w:r w:rsidR="00E82502" w:rsidRPr="00E90CE9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90CE9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C29548" w14:textId="77777777" w:rsidR="00E82502" w:rsidRPr="00E90CE9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90CE9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90CE9">
              <w:rPr>
                <w:rFonts w:ascii="Times New Roman" w:hAnsi="Times New Roman" w:cs="Times New Roman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CE5DDCC" w14:textId="77777777" w:rsidR="00E82502" w:rsidRPr="00E90CE9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  <w:r w:rsidRPr="00E90CE9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90CE9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90CE9">
              <w:rPr>
                <w:rFonts w:ascii="Times New Roman" w:hAnsi="Times New Roman" w:cs="Times New Roman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97AB1A6" w14:textId="77777777" w:rsidR="00E82502" w:rsidRPr="00E90CE9" w:rsidRDefault="00E82502" w:rsidP="004B30DA">
            <w:pPr>
              <w:suppressAutoHyphens/>
              <w:spacing w:before="240" w:line="240" w:lineRule="auto"/>
              <w:ind w:left="360" w:hanging="18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  <w:r w:rsidRPr="00E90CE9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90CE9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90CE9">
              <w:rPr>
                <w:rFonts w:ascii="Times New Roman" w:hAnsi="Times New Roman" w:cs="Times New Roman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2FE25A3" w14:textId="77777777" w:rsidR="00E82502" w:rsidRPr="00E90CE9" w:rsidRDefault="00E82502" w:rsidP="004B30DA">
            <w:pPr>
              <w:suppressAutoHyphens/>
              <w:spacing w:before="240" w:line="240" w:lineRule="auto"/>
              <w:ind w:left="360" w:hanging="18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  <w:r w:rsidRPr="00E90CE9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90CE9">
              <w:rPr>
                <w:rFonts w:ascii="Times New Roman" w:hAnsi="Times New Roman" w:cs="Times New Roman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A21933F" w14:textId="77777777" w:rsidR="00EE1E7B" w:rsidRPr="00E90CE9" w:rsidRDefault="00EE1E7B" w:rsidP="004B30DA">
      <w:pPr>
        <w:spacing w:before="240" w:after="0" w:line="240" w:lineRule="auto"/>
        <w:ind w:right="-45"/>
        <w:jc w:val="both"/>
        <w:rPr>
          <w:rFonts w:ascii="Times New Roman" w:hAnsi="Times New Roman" w:cs="Times New Roman"/>
          <w:b/>
          <w:sz w:val="22"/>
          <w:szCs w:val="22"/>
          <w:lang w:val="es-DO"/>
        </w:rPr>
      </w:pPr>
    </w:p>
    <w:sectPr w:rsidR="00EE1E7B" w:rsidRPr="00E90CE9" w:rsidSect="001466B0"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BEA9D" w14:textId="77777777" w:rsidR="00E61D8C" w:rsidRDefault="00E61D8C" w:rsidP="001007E7">
      <w:pPr>
        <w:spacing w:after="0" w:line="240" w:lineRule="auto"/>
      </w:pPr>
      <w:r>
        <w:separator/>
      </w:r>
    </w:p>
  </w:endnote>
  <w:endnote w:type="continuationSeparator" w:id="0">
    <w:p w14:paraId="054EBBC2" w14:textId="77777777" w:rsidR="00E61D8C" w:rsidRDefault="00E61D8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BD7E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1AA86C70" wp14:editId="4A54BB76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FA86F3E" wp14:editId="6BC05B0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6D12BF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274FE6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A86F3E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3B6D12BF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274FE6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716D57" wp14:editId="137C933A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C16E68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D716D57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FC16E68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7D2685DE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9EA846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4E5DC2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13B8641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39A4D6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0AA536" w14:textId="77777777" w:rsidR="00E61D8C" w:rsidRDefault="00E61D8C" w:rsidP="001007E7">
      <w:pPr>
        <w:spacing w:after="0" w:line="240" w:lineRule="auto"/>
      </w:pPr>
      <w:r>
        <w:separator/>
      </w:r>
    </w:p>
  </w:footnote>
  <w:footnote w:type="continuationSeparator" w:id="0">
    <w:p w14:paraId="2861B78A" w14:textId="77777777" w:rsidR="00E61D8C" w:rsidRDefault="00E61D8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22097"/>
    <w:rsid w:val="00034DD9"/>
    <w:rsid w:val="00045479"/>
    <w:rsid w:val="0005792C"/>
    <w:rsid w:val="00082554"/>
    <w:rsid w:val="000B0DCD"/>
    <w:rsid w:val="000C3578"/>
    <w:rsid w:val="000C738A"/>
    <w:rsid w:val="000E02D9"/>
    <w:rsid w:val="001007E7"/>
    <w:rsid w:val="001020C0"/>
    <w:rsid w:val="00112394"/>
    <w:rsid w:val="001466B0"/>
    <w:rsid w:val="00152498"/>
    <w:rsid w:val="00157600"/>
    <w:rsid w:val="00170EC5"/>
    <w:rsid w:val="00181E8D"/>
    <w:rsid w:val="00194FF2"/>
    <w:rsid w:val="001A3F92"/>
    <w:rsid w:val="001B368D"/>
    <w:rsid w:val="001E3EB2"/>
    <w:rsid w:val="001F73A7"/>
    <w:rsid w:val="002009A7"/>
    <w:rsid w:val="0023347B"/>
    <w:rsid w:val="00253DBA"/>
    <w:rsid w:val="0026335F"/>
    <w:rsid w:val="00295BD4"/>
    <w:rsid w:val="002A4A49"/>
    <w:rsid w:val="002D451D"/>
    <w:rsid w:val="002E1412"/>
    <w:rsid w:val="002F77BC"/>
    <w:rsid w:val="00306AD5"/>
    <w:rsid w:val="00314023"/>
    <w:rsid w:val="00341484"/>
    <w:rsid w:val="00357FE3"/>
    <w:rsid w:val="003830DC"/>
    <w:rsid w:val="00386D05"/>
    <w:rsid w:val="00392351"/>
    <w:rsid w:val="003974DF"/>
    <w:rsid w:val="003A6141"/>
    <w:rsid w:val="00404131"/>
    <w:rsid w:val="0042490F"/>
    <w:rsid w:val="004379A6"/>
    <w:rsid w:val="0044234A"/>
    <w:rsid w:val="00456C17"/>
    <w:rsid w:val="00466B9C"/>
    <w:rsid w:val="004823CB"/>
    <w:rsid w:val="004B30DA"/>
    <w:rsid w:val="004D45A8"/>
    <w:rsid w:val="005023EC"/>
    <w:rsid w:val="00535962"/>
    <w:rsid w:val="005E0D37"/>
    <w:rsid w:val="00611A07"/>
    <w:rsid w:val="0062592A"/>
    <w:rsid w:val="00645BED"/>
    <w:rsid w:val="006506D0"/>
    <w:rsid w:val="00651E48"/>
    <w:rsid w:val="00652712"/>
    <w:rsid w:val="00666D56"/>
    <w:rsid w:val="006709BC"/>
    <w:rsid w:val="00676E72"/>
    <w:rsid w:val="006E0C67"/>
    <w:rsid w:val="006E7E60"/>
    <w:rsid w:val="006F567F"/>
    <w:rsid w:val="00725091"/>
    <w:rsid w:val="00780880"/>
    <w:rsid w:val="007A791C"/>
    <w:rsid w:val="007B0E1F"/>
    <w:rsid w:val="007B6F6F"/>
    <w:rsid w:val="007D46EB"/>
    <w:rsid w:val="00820C9F"/>
    <w:rsid w:val="0082707E"/>
    <w:rsid w:val="008315B0"/>
    <w:rsid w:val="00862E65"/>
    <w:rsid w:val="008905AC"/>
    <w:rsid w:val="008B3AE5"/>
    <w:rsid w:val="008B58F4"/>
    <w:rsid w:val="008C2FAC"/>
    <w:rsid w:val="008C388B"/>
    <w:rsid w:val="008D1049"/>
    <w:rsid w:val="0094367D"/>
    <w:rsid w:val="00966EEE"/>
    <w:rsid w:val="0097107C"/>
    <w:rsid w:val="00974EED"/>
    <w:rsid w:val="00977C54"/>
    <w:rsid w:val="00981CA9"/>
    <w:rsid w:val="009A6291"/>
    <w:rsid w:val="009F78CE"/>
    <w:rsid w:val="00A16099"/>
    <w:rsid w:val="00A30D80"/>
    <w:rsid w:val="00A640BD"/>
    <w:rsid w:val="00A641A7"/>
    <w:rsid w:val="00A72F42"/>
    <w:rsid w:val="00A95E2E"/>
    <w:rsid w:val="00AD7919"/>
    <w:rsid w:val="00AF2E6B"/>
    <w:rsid w:val="00AF306F"/>
    <w:rsid w:val="00AF7BFE"/>
    <w:rsid w:val="00B53C68"/>
    <w:rsid w:val="00B62EEF"/>
    <w:rsid w:val="00B97B51"/>
    <w:rsid w:val="00BA0007"/>
    <w:rsid w:val="00BB1D79"/>
    <w:rsid w:val="00BB45D1"/>
    <w:rsid w:val="00BC1D0C"/>
    <w:rsid w:val="00BC61BD"/>
    <w:rsid w:val="00BD1586"/>
    <w:rsid w:val="00BD21C9"/>
    <w:rsid w:val="00BF573D"/>
    <w:rsid w:val="00C078CB"/>
    <w:rsid w:val="00C12277"/>
    <w:rsid w:val="00C22DBE"/>
    <w:rsid w:val="00C33AB6"/>
    <w:rsid w:val="00C35D16"/>
    <w:rsid w:val="00C5078F"/>
    <w:rsid w:val="00C66D08"/>
    <w:rsid w:val="00C7470C"/>
    <w:rsid w:val="00C77D03"/>
    <w:rsid w:val="00CA0E82"/>
    <w:rsid w:val="00CA164C"/>
    <w:rsid w:val="00CA4110"/>
    <w:rsid w:val="00CA4661"/>
    <w:rsid w:val="00CC0EC5"/>
    <w:rsid w:val="00CE1B4A"/>
    <w:rsid w:val="00CE67A3"/>
    <w:rsid w:val="00D040C1"/>
    <w:rsid w:val="00D1201E"/>
    <w:rsid w:val="00D24FA7"/>
    <w:rsid w:val="00D45A3E"/>
    <w:rsid w:val="00D50EFB"/>
    <w:rsid w:val="00D64696"/>
    <w:rsid w:val="00D7710E"/>
    <w:rsid w:val="00D90D49"/>
    <w:rsid w:val="00D9600B"/>
    <w:rsid w:val="00DC5D96"/>
    <w:rsid w:val="00DD4F3E"/>
    <w:rsid w:val="00E11CAC"/>
    <w:rsid w:val="00E13E55"/>
    <w:rsid w:val="00E61D8C"/>
    <w:rsid w:val="00E82502"/>
    <w:rsid w:val="00E90CE9"/>
    <w:rsid w:val="00EA6B34"/>
    <w:rsid w:val="00EA7406"/>
    <w:rsid w:val="00EE1E7B"/>
    <w:rsid w:val="00F03577"/>
    <w:rsid w:val="00F225BF"/>
    <w:rsid w:val="00F53753"/>
    <w:rsid w:val="00F61B64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D16F0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D5F33-F156-4E37-85A6-C72283D8B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56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Agueda Francisca Estrella Osorio</cp:lastModifiedBy>
  <cp:revision>28</cp:revision>
  <cp:lastPrinted>2011-03-04T18:48:00Z</cp:lastPrinted>
  <dcterms:created xsi:type="dcterms:W3CDTF">2021-04-19T19:23:00Z</dcterms:created>
  <dcterms:modified xsi:type="dcterms:W3CDTF">2025-03-13T20:38:00Z</dcterms:modified>
</cp:coreProperties>
</file>